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353"/>
        <w:gridCol w:w="4500"/>
      </w:tblGrid>
      <w:tr w:rsidR="005408FA" w:rsidRPr="0082223B" w:rsidTr="0082223B">
        <w:tc>
          <w:tcPr>
            <w:tcW w:w="5353" w:type="dxa"/>
          </w:tcPr>
          <w:p w:rsidR="005408FA" w:rsidRPr="0082223B" w:rsidRDefault="005408FA" w:rsidP="0082223B">
            <w:pPr>
              <w:spacing w:after="0" w:line="240" w:lineRule="auto"/>
            </w:pPr>
          </w:p>
        </w:tc>
        <w:tc>
          <w:tcPr>
            <w:tcW w:w="4500" w:type="dxa"/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5408FA" w:rsidRPr="005F5602" w:rsidRDefault="005408FA" w:rsidP="007B68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муниципальной 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 xml:space="preserve">программе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«Поддержка социально-ориентированных некоммерческих  организаций 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Усть-Катавского г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о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родского окру</w:t>
            </w:r>
            <w:r>
              <w:rPr>
                <w:rFonts w:ascii="Times New Roman" w:hAnsi="Times New Roman"/>
                <w:sz w:val="28"/>
                <w:szCs w:val="28"/>
              </w:rPr>
              <w:t>га на 2014-2016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ды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408FA" w:rsidRPr="007B68BA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08FA" w:rsidRDefault="005408FA"/>
    <w:p w:rsidR="005408FA" w:rsidRPr="005F5602" w:rsidRDefault="005408FA" w:rsidP="007B68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4395">
        <w:rPr>
          <w:rFonts w:ascii="Times New Roman" w:hAnsi="Times New Roman"/>
          <w:sz w:val="28"/>
          <w:szCs w:val="28"/>
        </w:rPr>
        <w:t>Сведения о показателях</w:t>
      </w:r>
      <w:r>
        <w:rPr>
          <w:rFonts w:ascii="Times New Roman" w:hAnsi="Times New Roman"/>
          <w:sz w:val="28"/>
          <w:szCs w:val="28"/>
        </w:rPr>
        <w:t xml:space="preserve"> (индикаторах) муниципальной программы  «Поддер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ка социально-ориентированных некоммерческих  организаций </w:t>
      </w:r>
      <w:r w:rsidRPr="005F5602">
        <w:rPr>
          <w:rFonts w:ascii="Times New Roman" w:hAnsi="Times New Roman"/>
          <w:sz w:val="28"/>
          <w:szCs w:val="28"/>
        </w:rPr>
        <w:t>Усть-Катавского городского окру</w:t>
      </w:r>
      <w:r>
        <w:rPr>
          <w:rFonts w:ascii="Times New Roman" w:hAnsi="Times New Roman"/>
          <w:sz w:val="28"/>
          <w:szCs w:val="28"/>
        </w:rPr>
        <w:t>га на 2014-2016 годы</w:t>
      </w:r>
      <w:r w:rsidRPr="005F5602">
        <w:rPr>
          <w:rFonts w:ascii="Times New Roman" w:hAnsi="Times New Roman"/>
          <w:sz w:val="28"/>
          <w:szCs w:val="28"/>
        </w:rPr>
        <w:t>»</w:t>
      </w:r>
    </w:p>
    <w:p w:rsidR="005408FA" w:rsidRDefault="005408FA" w:rsidP="001C4395">
      <w:pPr>
        <w:contextualSpacing/>
        <w:rPr>
          <w:rFonts w:ascii="Times New Roman" w:hAnsi="Times New Roman"/>
          <w:sz w:val="28"/>
          <w:szCs w:val="28"/>
        </w:rPr>
      </w:pPr>
    </w:p>
    <w:p w:rsidR="005408FA" w:rsidRPr="001C4395" w:rsidRDefault="005408FA" w:rsidP="001C4395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275"/>
        <w:gridCol w:w="993"/>
        <w:gridCol w:w="992"/>
        <w:gridCol w:w="1134"/>
        <w:gridCol w:w="1417"/>
        <w:gridCol w:w="426"/>
      </w:tblGrid>
      <w:tr w:rsidR="005408FA" w:rsidRPr="0082223B" w:rsidTr="0082223B">
        <w:trPr>
          <w:trHeight w:val="537"/>
        </w:trPr>
        <w:tc>
          <w:tcPr>
            <w:tcW w:w="675" w:type="dxa"/>
            <w:vMerge w:val="restart"/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1" w:type="dxa"/>
            <w:vMerge w:val="restart"/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Показатель (индикатор)</w:t>
            </w:r>
          </w:p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(наименование)</w:t>
            </w:r>
          </w:p>
        </w:tc>
        <w:tc>
          <w:tcPr>
            <w:tcW w:w="1275" w:type="dxa"/>
            <w:vMerge w:val="restart"/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Единица измере-</w:t>
            </w:r>
          </w:p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Значения показателей</w:t>
            </w:r>
          </w:p>
        </w:tc>
      </w:tr>
      <w:tr w:rsidR="005408FA" w:rsidRPr="0082223B" w:rsidTr="0082223B">
        <w:trPr>
          <w:trHeight w:val="430"/>
        </w:trPr>
        <w:tc>
          <w:tcPr>
            <w:tcW w:w="675" w:type="dxa"/>
            <w:vMerge/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261" w:type="dxa"/>
            <w:vMerge/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отчет-</w:t>
            </w:r>
          </w:p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тек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у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щий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очеред-</w:t>
            </w:r>
          </w:p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ной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первый год</w:t>
            </w:r>
          </w:p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планов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го пери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08FA" w:rsidRPr="0082223B" w:rsidTr="0082223B">
        <w:tc>
          <w:tcPr>
            <w:tcW w:w="675" w:type="dxa"/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408FA" w:rsidRPr="0082223B" w:rsidTr="0082223B">
        <w:tc>
          <w:tcPr>
            <w:tcW w:w="675" w:type="dxa"/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261" w:type="dxa"/>
          </w:tcPr>
          <w:p w:rsidR="005408FA" w:rsidRPr="000C72BC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72BC">
              <w:rPr>
                <w:rFonts w:ascii="Times New Roman" w:hAnsi="Times New Roman"/>
                <w:sz w:val="28"/>
                <w:szCs w:val="28"/>
              </w:rPr>
              <w:t xml:space="preserve"> количество зарегистр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и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рованных    некоммерч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е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ских организаций на территории Усть-Катавского городского округа</w:t>
            </w:r>
          </w:p>
          <w:p w:rsidR="005408FA" w:rsidRPr="000C72BC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408FA" w:rsidRPr="0082223B" w:rsidRDefault="005408FA" w:rsidP="00160D9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08FA" w:rsidRPr="0082223B" w:rsidTr="0082223B">
        <w:tc>
          <w:tcPr>
            <w:tcW w:w="675" w:type="dxa"/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261" w:type="dxa"/>
          </w:tcPr>
          <w:p w:rsidR="005408FA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72BC">
              <w:rPr>
                <w:rFonts w:ascii="Times New Roman" w:hAnsi="Times New Roman"/>
                <w:sz w:val="28"/>
                <w:szCs w:val="28"/>
              </w:rPr>
              <w:t xml:space="preserve"> количество СОНКО, к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о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торым оказана финанс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о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вая поддержка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408FA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(удел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ный вес в  %)</w:t>
            </w:r>
          </w:p>
          <w:p w:rsidR="005408FA" w:rsidRPr="000C72BC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08FA" w:rsidRPr="0082223B" w:rsidTr="0082223B">
        <w:tc>
          <w:tcPr>
            <w:tcW w:w="675" w:type="dxa"/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261" w:type="dxa"/>
          </w:tcPr>
          <w:p w:rsidR="005408FA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72BC">
              <w:rPr>
                <w:rFonts w:ascii="Times New Roman" w:hAnsi="Times New Roman"/>
                <w:sz w:val="28"/>
                <w:szCs w:val="28"/>
              </w:rPr>
              <w:t xml:space="preserve"> количество добровол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ь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цев, участвующих в де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я</w:t>
            </w:r>
            <w:r w:rsidRPr="000C72BC">
              <w:rPr>
                <w:rFonts w:ascii="Times New Roman" w:hAnsi="Times New Roman"/>
                <w:sz w:val="28"/>
                <w:szCs w:val="28"/>
              </w:rPr>
              <w:t>тельности СОНКО</w:t>
            </w:r>
          </w:p>
          <w:p w:rsidR="005408FA" w:rsidRPr="000C72BC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</w:t>
            </w:r>
          </w:p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08FA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08FA" w:rsidRPr="0082223B" w:rsidRDefault="005408F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408FA" w:rsidRPr="0082223B" w:rsidRDefault="005408F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08FA" w:rsidRPr="0082223B" w:rsidRDefault="005408FA">
      <w:pPr>
        <w:rPr>
          <w:rFonts w:ascii="Times New Roman" w:hAnsi="Times New Roman"/>
          <w:sz w:val="28"/>
          <w:szCs w:val="28"/>
        </w:rPr>
      </w:pPr>
    </w:p>
    <w:sectPr w:rsidR="005408FA" w:rsidRPr="0082223B" w:rsidSect="001C439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453C5"/>
    <w:multiLevelType w:val="hybridMultilevel"/>
    <w:tmpl w:val="D10082CC"/>
    <w:lvl w:ilvl="0" w:tplc="36D296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395"/>
    <w:rsid w:val="000C361C"/>
    <w:rsid w:val="000C72BC"/>
    <w:rsid w:val="000D10EC"/>
    <w:rsid w:val="000D5FD3"/>
    <w:rsid w:val="001425A1"/>
    <w:rsid w:val="00160D9A"/>
    <w:rsid w:val="00163629"/>
    <w:rsid w:val="001C4395"/>
    <w:rsid w:val="001E5BD7"/>
    <w:rsid w:val="00246FF1"/>
    <w:rsid w:val="002B71E4"/>
    <w:rsid w:val="003F4B1B"/>
    <w:rsid w:val="00474B07"/>
    <w:rsid w:val="004A3BA0"/>
    <w:rsid w:val="005408FA"/>
    <w:rsid w:val="00566CF0"/>
    <w:rsid w:val="005A0E66"/>
    <w:rsid w:val="005F5602"/>
    <w:rsid w:val="006664B5"/>
    <w:rsid w:val="007B68BA"/>
    <w:rsid w:val="008003D3"/>
    <w:rsid w:val="0082223B"/>
    <w:rsid w:val="009817A3"/>
    <w:rsid w:val="009E0F97"/>
    <w:rsid w:val="00A41A78"/>
    <w:rsid w:val="00A855E7"/>
    <w:rsid w:val="00BF61F4"/>
    <w:rsid w:val="00D24AD2"/>
    <w:rsid w:val="00D34AF0"/>
    <w:rsid w:val="00D826F8"/>
    <w:rsid w:val="00DF73D8"/>
    <w:rsid w:val="00E67A28"/>
    <w:rsid w:val="00E92ADD"/>
    <w:rsid w:val="00EB1A74"/>
    <w:rsid w:val="00F0236A"/>
    <w:rsid w:val="00FD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4B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C439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B1A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234</TotalTime>
  <Pages>1</Pages>
  <Words>129</Words>
  <Characters>739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</cp:lastModifiedBy>
  <cp:revision>32</cp:revision>
  <cp:lastPrinted>2013-12-05T06:54:00Z</cp:lastPrinted>
  <dcterms:created xsi:type="dcterms:W3CDTF">2013-12-04T09:51:00Z</dcterms:created>
  <dcterms:modified xsi:type="dcterms:W3CDTF">2013-12-10T05:15:00Z</dcterms:modified>
</cp:coreProperties>
</file>